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34D3" w:rsidRDefault="007234D3" w:rsidP="007234D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RYKARD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fl.1464)</w:t>
      </w:r>
    </w:p>
    <w:p w:rsidR="007234D3" w:rsidRDefault="007234D3" w:rsidP="007234D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 Leather dresser.</w:t>
      </w:r>
    </w:p>
    <w:p w:rsidR="007234D3" w:rsidRDefault="007234D3" w:rsidP="007234D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7234D3" w:rsidRDefault="007234D3" w:rsidP="007234D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7234D3" w:rsidRDefault="007234D3" w:rsidP="007234D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Jan.1455</w:t>
      </w:r>
      <w:r>
        <w:rPr>
          <w:rFonts w:ascii="Times New Roman" w:hAnsi="Times New Roman" w:cs="Times New Roman"/>
          <w:sz w:val="24"/>
          <w:szCs w:val="24"/>
        </w:rPr>
        <w:tab/>
        <w:t xml:space="preserve">His apprentice,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Skarburgh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became a Freeman.</w:t>
      </w:r>
    </w:p>
    <w:p w:rsidR="007234D3" w:rsidRDefault="007234D3" w:rsidP="007234D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(“Exeter Freemen” p.55)</w:t>
      </w:r>
    </w:p>
    <w:p w:rsidR="007234D3" w:rsidRDefault="007234D3" w:rsidP="007234D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7234D3" w:rsidRDefault="007234D3" w:rsidP="007234D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7234D3" w:rsidRDefault="007234D3" w:rsidP="007234D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January 2016</w:t>
      </w:r>
    </w:p>
    <w:p w:rsidR="006B2F86" w:rsidRPr="00E71FC3" w:rsidRDefault="007234D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34D3" w:rsidRDefault="007234D3" w:rsidP="00E71FC3">
      <w:pPr>
        <w:spacing w:after="0" w:line="240" w:lineRule="auto"/>
      </w:pPr>
      <w:r>
        <w:separator/>
      </w:r>
    </w:p>
  </w:endnote>
  <w:endnote w:type="continuationSeparator" w:id="0">
    <w:p w:rsidR="007234D3" w:rsidRDefault="007234D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34D3" w:rsidRDefault="007234D3" w:rsidP="00E71FC3">
      <w:pPr>
        <w:spacing w:after="0" w:line="240" w:lineRule="auto"/>
      </w:pPr>
      <w:r>
        <w:separator/>
      </w:r>
    </w:p>
  </w:footnote>
  <w:footnote w:type="continuationSeparator" w:id="0">
    <w:p w:rsidR="007234D3" w:rsidRDefault="007234D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4D3"/>
    <w:rsid w:val="007234D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344E265-A561-4D7F-8C5F-DC07DAE1D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2016-03-27T21:04:00Z</dcterms:created>
  <dcterms:modified xsi:type="dcterms:W3CDTF">2016-03-27T21:05:00Z</dcterms:modified>
</cp:coreProperties>
</file>